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C9918" w14:textId="30AD9031" w:rsidR="00BA00AB" w:rsidRDefault="002D40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Ellen HOLME</w:t>
      </w:r>
      <w:r>
        <w:rPr>
          <w:rFonts w:cs="Times New Roman"/>
          <w:szCs w:val="24"/>
        </w:rPr>
        <w:t xml:space="preserve">       (?fl.1440)</w:t>
      </w:r>
    </w:p>
    <w:p w14:paraId="38482101" w14:textId="77777777" w:rsidR="002D403F" w:rsidRDefault="002D403F" w:rsidP="009139A6">
      <w:pPr>
        <w:pStyle w:val="NoSpacing"/>
        <w:rPr>
          <w:rFonts w:cs="Times New Roman"/>
          <w:szCs w:val="24"/>
        </w:rPr>
      </w:pPr>
    </w:p>
    <w:p w14:paraId="68E5A277" w14:textId="77777777" w:rsidR="002D403F" w:rsidRDefault="002D403F" w:rsidP="009139A6">
      <w:pPr>
        <w:pStyle w:val="NoSpacing"/>
        <w:rPr>
          <w:rFonts w:cs="Times New Roman"/>
          <w:szCs w:val="24"/>
        </w:rPr>
      </w:pPr>
    </w:p>
    <w:p w14:paraId="4762BA35" w14:textId="5DF17C34" w:rsidR="002D403F" w:rsidRDefault="002D40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Holme.    (E.D.B. p.276)</w:t>
      </w:r>
    </w:p>
    <w:p w14:paraId="11466630" w14:textId="39B19A60" w:rsidR="002D403F" w:rsidRDefault="002D40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 Ingleby of Ripley, Yorkshire(q.v.).   (ibid.)</w:t>
      </w:r>
    </w:p>
    <w:p w14:paraId="50948E97" w14:textId="6DA7AF11" w:rsidR="002D403F" w:rsidRDefault="002D40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Elizabeth(q.v.) = Thomas Beckwith of Clint(q.v.).   (ibid.)</w:t>
      </w:r>
    </w:p>
    <w:p w14:paraId="30D5670F" w14:textId="6C89A935" w:rsidR="002D403F" w:rsidRDefault="002D40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Sir William(q.v.), Agnes.    (ibid.)</w:t>
      </w:r>
    </w:p>
    <w:p w14:paraId="79FC6AA1" w14:textId="77777777" w:rsidR="002D403F" w:rsidRDefault="002D403F" w:rsidP="009139A6">
      <w:pPr>
        <w:pStyle w:val="NoSpacing"/>
        <w:rPr>
          <w:rFonts w:cs="Times New Roman"/>
          <w:szCs w:val="24"/>
        </w:rPr>
      </w:pPr>
    </w:p>
    <w:p w14:paraId="32A428BD" w14:textId="77777777" w:rsidR="002D403F" w:rsidRDefault="002D403F" w:rsidP="009139A6">
      <w:pPr>
        <w:pStyle w:val="NoSpacing"/>
        <w:rPr>
          <w:rFonts w:cs="Times New Roman"/>
          <w:szCs w:val="24"/>
        </w:rPr>
      </w:pPr>
    </w:p>
    <w:p w14:paraId="5EC9A98C" w14:textId="28A4B4B9" w:rsidR="002D403F" w:rsidRPr="002D403F" w:rsidRDefault="002D40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May 2023</w:t>
      </w:r>
    </w:p>
    <w:sectPr w:rsidR="002D403F" w:rsidRPr="002D4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8DDF8" w14:textId="77777777" w:rsidR="002D403F" w:rsidRDefault="002D403F" w:rsidP="009139A6">
      <w:r>
        <w:separator/>
      </w:r>
    </w:p>
  </w:endnote>
  <w:endnote w:type="continuationSeparator" w:id="0">
    <w:p w14:paraId="7DDB1EA0" w14:textId="77777777" w:rsidR="002D403F" w:rsidRDefault="002D40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67D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077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0D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3989" w14:textId="77777777" w:rsidR="002D403F" w:rsidRDefault="002D403F" w:rsidP="009139A6">
      <w:r>
        <w:separator/>
      </w:r>
    </w:p>
  </w:footnote>
  <w:footnote w:type="continuationSeparator" w:id="0">
    <w:p w14:paraId="3FC5B3F7" w14:textId="77777777" w:rsidR="002D403F" w:rsidRDefault="002D40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5C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93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EFB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03F"/>
    <w:rsid w:val="000666E0"/>
    <w:rsid w:val="002510B7"/>
    <w:rsid w:val="002D403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69B7C"/>
  <w15:chartTrackingRefBased/>
  <w15:docId w15:val="{BFEF11C1-6194-40AF-BF94-9E180E6C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2023-05-06T21:11:00Z</dcterms:created>
  <dcterms:modified xsi:type="dcterms:W3CDTF">2023-05-06T21:14:00Z</dcterms:modified>
</cp:coreProperties>
</file>